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EB344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Margaret JONGOR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08AFF838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Norwich.</w:t>
      </w:r>
    </w:p>
    <w:p w14:paraId="61D23EE1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</w:p>
    <w:p w14:paraId="59C322F7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</w:p>
    <w:p w14:paraId="2E2146C8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She made her Will.</w:t>
      </w:r>
    </w:p>
    <w:p w14:paraId="4DA53375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366B">
        <w:rPr>
          <w:rStyle w:val="s1"/>
        </w:rPr>
        <w:t>(</w:t>
      </w:r>
      <w:hyperlink r:id="rId6" w:history="1">
        <w:r w:rsidRPr="0047366B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16</w:t>
      </w:r>
      <w:r>
        <w:rPr>
          <w:rStyle w:val="s1"/>
        </w:rPr>
        <w:t>8)</w:t>
      </w:r>
    </w:p>
    <w:p w14:paraId="55B3F04F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</w:p>
    <w:p w14:paraId="7316FA9C" w14:textId="77777777" w:rsidR="0047366B" w:rsidRDefault="0047366B" w:rsidP="0047366B">
      <w:pPr>
        <w:pStyle w:val="NoSpacing"/>
        <w:tabs>
          <w:tab w:val="left" w:pos="720"/>
        </w:tabs>
        <w:rPr>
          <w:rStyle w:val="s1"/>
        </w:rPr>
      </w:pPr>
    </w:p>
    <w:p w14:paraId="157BDE59" w14:textId="52D6192A" w:rsidR="00BA00AB" w:rsidRPr="00EB3209" w:rsidRDefault="0047366B" w:rsidP="0047366B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s1"/>
        </w:rPr>
        <w:t>10 September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2BF77" w14:textId="77777777" w:rsidR="0047366B" w:rsidRDefault="0047366B" w:rsidP="009139A6">
      <w:r>
        <w:separator/>
      </w:r>
    </w:p>
  </w:endnote>
  <w:endnote w:type="continuationSeparator" w:id="0">
    <w:p w14:paraId="2B4C166F" w14:textId="77777777" w:rsidR="0047366B" w:rsidRDefault="004736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23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43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3F2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DC889" w14:textId="77777777" w:rsidR="0047366B" w:rsidRDefault="0047366B" w:rsidP="009139A6">
      <w:r>
        <w:separator/>
      </w:r>
    </w:p>
  </w:footnote>
  <w:footnote w:type="continuationSeparator" w:id="0">
    <w:p w14:paraId="0494E953" w14:textId="77777777" w:rsidR="0047366B" w:rsidRDefault="004736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36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A9F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5CB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66B"/>
    <w:rsid w:val="000666E0"/>
    <w:rsid w:val="002510B7"/>
    <w:rsid w:val="0047366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C58A"/>
  <w15:chartTrackingRefBased/>
  <w15:docId w15:val="{3EF75CB5-4E1B-4A08-9B51-BB8BB1CF9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366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47366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2021-09-30T11:28:00Z</dcterms:created>
  <dcterms:modified xsi:type="dcterms:W3CDTF">2021-09-30T11:28:00Z</dcterms:modified>
</cp:coreProperties>
</file>